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1C" w:rsidRDefault="00E67D1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67D1C" w:rsidRPr="00237778" w:rsidRDefault="00E67D1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E67D1C" w:rsidRPr="004B444B" w:rsidRDefault="00E67D1C" w:rsidP="003D2782">
      <w:pPr>
        <w:tabs>
          <w:tab w:val="center" w:pos="4536"/>
          <w:tab w:val="right" w:pos="9072"/>
        </w:tabs>
        <w:suppressAutoHyphens w:val="0"/>
        <w:autoSpaceDE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67D1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67D1C" w:rsidRPr="004B444B" w:rsidRDefault="00E67D1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67D1C" w:rsidRDefault="00E67D1C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E67D1C" w:rsidRDefault="00E67D1C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E67D1C" w:rsidRDefault="00E67D1C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E67D1C" w:rsidRDefault="00E67D1C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lang w:eastAsia="pl-PL"/>
        </w:rPr>
      </w:pPr>
      <w:r w:rsidRPr="00237778">
        <w:rPr>
          <w:lang w:eastAsia="pl-PL"/>
        </w:rPr>
        <w:t xml:space="preserve"> </w:t>
      </w:r>
      <w:bookmarkStart w:id="0" w:name="_Hlk535831023"/>
      <w:bookmarkStart w:id="1" w:name="_Hlk517264785"/>
      <w:r w:rsidRPr="003D2782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 w:rsidRPr="003D2782">
        <w:rPr>
          <w:b/>
          <w:color w:val="auto"/>
          <w:sz w:val="28"/>
          <w:szCs w:val="28"/>
        </w:rPr>
        <w:t>Dostępna szkoła - innowacyjne rozwiązania w kreowaniu przyjaznej edukacji z uwzględnieniem potrzeb uczniów oraz otoczenia - zakup wyposażenia i pomocy dydaktycznych</w:t>
      </w:r>
      <w:r w:rsidRPr="000D2E7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0D2E7B">
        <w:rPr>
          <w:i/>
          <w:sz w:val="28"/>
          <w:szCs w:val="28"/>
          <w:lang w:eastAsia="pl-PL"/>
        </w:rPr>
        <w:t>,</w:t>
      </w:r>
      <w:r w:rsidRPr="00237778">
        <w:rPr>
          <w:i/>
          <w:lang w:eastAsia="pl-PL"/>
        </w:rPr>
        <w:t xml:space="preserve"> </w:t>
      </w:r>
    </w:p>
    <w:p w:rsidR="00E67D1C" w:rsidRPr="00275863" w:rsidRDefault="00E67D1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67D1C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67D1C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67D1C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67D1C" w:rsidRPr="00237778" w:rsidRDefault="00E67D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E67D1C" w:rsidRPr="008D42BC" w:rsidRDefault="00E67D1C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67D1C" w:rsidRPr="008D42BC" w:rsidRDefault="00E67D1C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E67D1C" w:rsidRPr="002E4FFE" w:rsidRDefault="00E67D1C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E67D1C" w:rsidRPr="00237778" w:rsidRDefault="00E67D1C" w:rsidP="003D2782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E67D1C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D1C" w:rsidRDefault="00E67D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67D1C" w:rsidRDefault="00E67D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D1C" w:rsidRDefault="00E67D1C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4" o:spid="_x0000_i1028" type="#_x0000_t75" style="width:442.5pt;height:49.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D1C" w:rsidRDefault="00E67D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67D1C" w:rsidRDefault="00E67D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D1C" w:rsidRDefault="00E67D1C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FS.271.10.2023</w:t>
    </w:r>
  </w:p>
  <w:p w:rsidR="00E67D1C" w:rsidRPr="00237778" w:rsidRDefault="00E67D1C" w:rsidP="00561E1A">
    <w:pPr>
      <w:tabs>
        <w:tab w:val="center" w:pos="4536"/>
        <w:tab w:val="left" w:pos="7815"/>
        <w:tab w:val="right" w:pos="9072"/>
      </w:tabs>
      <w:suppressAutoHyphens w:val="0"/>
      <w:autoSpaceDE/>
      <w:jc w:val="center"/>
      <w:rPr>
        <w:lang w:eastAsia="pl-PL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3" o:spid="_x0000_i1026" type="#_x0000_t75" style="width:450.75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642B7"/>
    <w:rsid w:val="000717A6"/>
    <w:rsid w:val="000814B1"/>
    <w:rsid w:val="000837AD"/>
    <w:rsid w:val="000B4B39"/>
    <w:rsid w:val="000D2E7B"/>
    <w:rsid w:val="001110F3"/>
    <w:rsid w:val="001121CC"/>
    <w:rsid w:val="00175208"/>
    <w:rsid w:val="001945E7"/>
    <w:rsid w:val="001B01D4"/>
    <w:rsid w:val="001E44F1"/>
    <w:rsid w:val="00230F65"/>
    <w:rsid w:val="00236D9D"/>
    <w:rsid w:val="00237778"/>
    <w:rsid w:val="00275863"/>
    <w:rsid w:val="002B6412"/>
    <w:rsid w:val="002E4FFE"/>
    <w:rsid w:val="003064CB"/>
    <w:rsid w:val="003235FF"/>
    <w:rsid w:val="003D2782"/>
    <w:rsid w:val="003E49F3"/>
    <w:rsid w:val="004068F5"/>
    <w:rsid w:val="00424EDE"/>
    <w:rsid w:val="00450389"/>
    <w:rsid w:val="004634D9"/>
    <w:rsid w:val="004907FB"/>
    <w:rsid w:val="004925E9"/>
    <w:rsid w:val="004B444B"/>
    <w:rsid w:val="004E32E9"/>
    <w:rsid w:val="005462DA"/>
    <w:rsid w:val="00561E1A"/>
    <w:rsid w:val="005842C5"/>
    <w:rsid w:val="005B3600"/>
    <w:rsid w:val="005D1B38"/>
    <w:rsid w:val="005F015E"/>
    <w:rsid w:val="005F2313"/>
    <w:rsid w:val="00616D96"/>
    <w:rsid w:val="00696AF6"/>
    <w:rsid w:val="006C6443"/>
    <w:rsid w:val="00730FBB"/>
    <w:rsid w:val="00763E00"/>
    <w:rsid w:val="007C184A"/>
    <w:rsid w:val="007F057E"/>
    <w:rsid w:val="0081049E"/>
    <w:rsid w:val="00817F8E"/>
    <w:rsid w:val="008304DC"/>
    <w:rsid w:val="008554A8"/>
    <w:rsid w:val="0086602B"/>
    <w:rsid w:val="008976A7"/>
    <w:rsid w:val="008B6645"/>
    <w:rsid w:val="008D42BC"/>
    <w:rsid w:val="009156EB"/>
    <w:rsid w:val="00955B77"/>
    <w:rsid w:val="00967D44"/>
    <w:rsid w:val="00983108"/>
    <w:rsid w:val="009926BF"/>
    <w:rsid w:val="009F5690"/>
    <w:rsid w:val="00A010B8"/>
    <w:rsid w:val="00A35F2E"/>
    <w:rsid w:val="00A54E43"/>
    <w:rsid w:val="00A67020"/>
    <w:rsid w:val="00A84687"/>
    <w:rsid w:val="00A96F46"/>
    <w:rsid w:val="00B06766"/>
    <w:rsid w:val="00B35579"/>
    <w:rsid w:val="00B672DE"/>
    <w:rsid w:val="00BA5965"/>
    <w:rsid w:val="00C32C36"/>
    <w:rsid w:val="00C555CE"/>
    <w:rsid w:val="00C55DF0"/>
    <w:rsid w:val="00C72A5B"/>
    <w:rsid w:val="00CA108A"/>
    <w:rsid w:val="00CE2A93"/>
    <w:rsid w:val="00D01B6F"/>
    <w:rsid w:val="00D3527B"/>
    <w:rsid w:val="00DA2600"/>
    <w:rsid w:val="00DB5D99"/>
    <w:rsid w:val="00DC406B"/>
    <w:rsid w:val="00DC5AFB"/>
    <w:rsid w:val="00DD72A5"/>
    <w:rsid w:val="00DF3459"/>
    <w:rsid w:val="00E53D20"/>
    <w:rsid w:val="00E67D1C"/>
    <w:rsid w:val="00E97E59"/>
    <w:rsid w:val="00EA4A1B"/>
    <w:rsid w:val="00EF480C"/>
    <w:rsid w:val="00F10FE1"/>
    <w:rsid w:val="00F12253"/>
    <w:rsid w:val="00F13571"/>
    <w:rsid w:val="00F23142"/>
    <w:rsid w:val="00F37EC7"/>
    <w:rsid w:val="00F53885"/>
    <w:rsid w:val="00F727A3"/>
    <w:rsid w:val="00F74CB5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170</Words>
  <Characters>1024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18</cp:revision>
  <dcterms:created xsi:type="dcterms:W3CDTF">2021-04-20T12:41:00Z</dcterms:created>
  <dcterms:modified xsi:type="dcterms:W3CDTF">2023-07-03T07:18:00Z</dcterms:modified>
</cp:coreProperties>
</file>